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BA" w:rsidRPr="00A67B29" w:rsidRDefault="00043DBA" w:rsidP="00E70C4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43DBA" w:rsidRPr="00A67B29" w:rsidRDefault="00043DBA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43DBA" w:rsidRPr="00A67B29" w:rsidRDefault="00043DBA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043DBA" w:rsidRPr="00A67B29" w:rsidRDefault="00043DBA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043DBA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</w:t>
      </w:r>
    </w:p>
    <w:p w:rsidR="00043DBA" w:rsidRPr="00A67B29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Pr="00A67B29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043DBA" w:rsidRPr="00A67B29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A67B29">
        <w:rPr>
          <w:rFonts w:ascii="Times New Roman" w:hAnsi="Times New Roman"/>
          <w:bCs/>
          <w:sz w:val="28"/>
          <w:szCs w:val="28"/>
        </w:rPr>
        <w:t xml:space="preserve"> </w:t>
      </w:r>
    </w:p>
    <w:p w:rsidR="00043DBA" w:rsidRPr="00823FD6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 администрации Глафировского сельского поселения Щербиновского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043DBA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Pr="00823FD6" w:rsidRDefault="00043DBA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Pr="00650572" w:rsidRDefault="00043DBA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043DBA" w:rsidRPr="00650572" w:rsidRDefault="00043DBA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43DBA" w:rsidRPr="00650572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043DBA" w:rsidRPr="00650572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043DBA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134"/>
        <w:gridCol w:w="1560"/>
        <w:gridCol w:w="1275"/>
        <w:gridCol w:w="1134"/>
        <w:gridCol w:w="1134"/>
        <w:gridCol w:w="1134"/>
        <w:gridCol w:w="1134"/>
        <w:gridCol w:w="1134"/>
        <w:gridCol w:w="1134"/>
        <w:gridCol w:w="20"/>
        <w:gridCol w:w="1823"/>
        <w:gridCol w:w="1276"/>
      </w:tblGrid>
      <w:tr w:rsidR="00043DBA" w:rsidRPr="00476D6B" w:rsidTr="007D76E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2025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Цель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Задача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Задача: </w:t>
            </w:r>
          </w:p>
          <w:p w:rsidR="00043DBA" w:rsidRPr="00476D6B" w:rsidRDefault="00043DBA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043DBA" w:rsidRPr="00476D6B" w:rsidRDefault="00043DBA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476D6B">
              <w:rPr>
                <w:rFonts w:ascii="Times New Roman" w:hAnsi="Times New Roman"/>
              </w:rPr>
              <w:t xml:space="preserve">2) </w:t>
            </w:r>
            <w:r w:rsidRPr="00476D6B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</w:t>
            </w:r>
            <w:r w:rsidRPr="00476D6B">
              <w:rPr>
                <w:rFonts w:ascii="Times New Roman" w:hAnsi="Times New Roman"/>
              </w:rPr>
              <w:t xml:space="preserve"> </w:t>
            </w:r>
            <w:r w:rsidRPr="00476D6B">
              <w:rPr>
                <w:rFonts w:ascii="Times New Roman" w:hAnsi="Times New Roman"/>
                <w:noProof/>
              </w:rPr>
              <w:t>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043DBA" w:rsidRPr="00476D6B" w:rsidRDefault="00043DBA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3)</w:t>
            </w:r>
            <w:r w:rsidRPr="00476D6B">
              <w:rPr>
                <w:rFonts w:ascii="Times New Roman" w:hAnsi="Times New Roman"/>
                <w:bCs/>
              </w:rPr>
              <w:t xml:space="preserve"> </w:t>
            </w:r>
            <w:r w:rsidRPr="00476D6B">
              <w:rPr>
                <w:rFonts w:ascii="Times New Roman" w:hAnsi="Times New Roman"/>
              </w:rPr>
              <w:t>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043DBA" w:rsidRPr="003F4F4C" w:rsidRDefault="00043DBA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043DBA" w:rsidRPr="00476D6B" w:rsidTr="007D76E7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043DBA" w:rsidRPr="00476D6B" w:rsidTr="007D76E7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1214377,11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Администрация</w:t>
            </w:r>
          </w:p>
        </w:tc>
      </w:tr>
      <w:tr w:rsidR="00043DBA" w:rsidRPr="00476D6B" w:rsidTr="007D76E7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1214377,11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3DBA" w:rsidRPr="00476D6B" w:rsidTr="007D76E7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6D6B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043DBA" w:rsidRPr="00476D6B" w:rsidTr="007D76E7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221894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42150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221894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42150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6D6B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43DBA" w:rsidRPr="00476D6B" w:rsidTr="007D76E7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76D6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76D6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043DBA" w:rsidRPr="00476D6B" w:rsidTr="007D76E7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18892466,28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3240232,70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3432255,77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18892466,28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3240232,70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3432255,77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3DBA" w:rsidRPr="00476D6B" w:rsidTr="007D76E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1.1.5.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76D6B">
              <w:rPr>
                <w:rFonts w:ascii="Times New Roman" w:hAnsi="Times New Roman"/>
              </w:rPr>
              <w:t>Администрация</w:t>
            </w: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76D6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76D6B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20496137,39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3512290,86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6D6B">
              <w:rPr>
                <w:rFonts w:ascii="Times New Roman" w:hAnsi="Times New Roman"/>
                <w:b/>
                <w:bCs/>
                <w:sz w:val="20"/>
                <w:szCs w:val="20"/>
              </w:rPr>
              <w:t>3712304,38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20496137,39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D6B">
              <w:rPr>
                <w:rFonts w:ascii="Times New Roman" w:hAnsi="Times New Roman"/>
                <w:sz w:val="20"/>
                <w:szCs w:val="20"/>
              </w:rPr>
              <w:t>3712304,38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043DBA" w:rsidRPr="00476D6B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6D6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BA" w:rsidRPr="00476D6B" w:rsidRDefault="00043DBA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043DBA" w:rsidRPr="004110F8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Pr="004110F8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Pr="004110F8" w:rsidRDefault="00043DB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43DBA" w:rsidRDefault="00043DBA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043DBA" w:rsidRDefault="00043DBA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043DBA" w:rsidRPr="009E0431" w:rsidRDefault="00043DBA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043DBA" w:rsidRPr="009E0431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DBA" w:rsidRDefault="00043DBA" w:rsidP="0088391C">
      <w:pPr>
        <w:spacing w:after="0" w:line="240" w:lineRule="auto"/>
      </w:pPr>
      <w:r>
        <w:separator/>
      </w:r>
    </w:p>
  </w:endnote>
  <w:endnote w:type="continuationSeparator" w:id="0">
    <w:p w:rsidR="00043DBA" w:rsidRDefault="00043DBA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DBA" w:rsidRDefault="00043DBA" w:rsidP="0088391C">
      <w:pPr>
        <w:spacing w:after="0" w:line="240" w:lineRule="auto"/>
      </w:pPr>
      <w:r>
        <w:separator/>
      </w:r>
    </w:p>
  </w:footnote>
  <w:footnote w:type="continuationSeparator" w:id="0">
    <w:p w:rsidR="00043DBA" w:rsidRDefault="00043DBA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DBA" w:rsidRDefault="00043DB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3DBA" w:rsidRDefault="00043D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DBA" w:rsidRDefault="00043DB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43DBA" w:rsidRDefault="00043D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43DBA"/>
    <w:rsid w:val="00057476"/>
    <w:rsid w:val="002C5A44"/>
    <w:rsid w:val="0031788D"/>
    <w:rsid w:val="00357F56"/>
    <w:rsid w:val="003C1E9D"/>
    <w:rsid w:val="003E0C72"/>
    <w:rsid w:val="003F4F4C"/>
    <w:rsid w:val="004110F8"/>
    <w:rsid w:val="004261F8"/>
    <w:rsid w:val="00431C0D"/>
    <w:rsid w:val="0047064D"/>
    <w:rsid w:val="00476D6B"/>
    <w:rsid w:val="004F6CD4"/>
    <w:rsid w:val="005553ED"/>
    <w:rsid w:val="005740E2"/>
    <w:rsid w:val="005B601B"/>
    <w:rsid w:val="005E0E2E"/>
    <w:rsid w:val="005E400B"/>
    <w:rsid w:val="00650572"/>
    <w:rsid w:val="006920C6"/>
    <w:rsid w:val="006A0681"/>
    <w:rsid w:val="007A6967"/>
    <w:rsid w:val="007D76E7"/>
    <w:rsid w:val="007F0F79"/>
    <w:rsid w:val="00823FD6"/>
    <w:rsid w:val="00830CA8"/>
    <w:rsid w:val="008506AC"/>
    <w:rsid w:val="0088391C"/>
    <w:rsid w:val="00895FAC"/>
    <w:rsid w:val="00935992"/>
    <w:rsid w:val="009B3A99"/>
    <w:rsid w:val="009E0431"/>
    <w:rsid w:val="009E5370"/>
    <w:rsid w:val="009F77CE"/>
    <w:rsid w:val="00A21DBB"/>
    <w:rsid w:val="00A67B29"/>
    <w:rsid w:val="00B17DC9"/>
    <w:rsid w:val="00B33FD1"/>
    <w:rsid w:val="00BB5317"/>
    <w:rsid w:val="00C2367A"/>
    <w:rsid w:val="00C72DAE"/>
    <w:rsid w:val="00C7705E"/>
    <w:rsid w:val="00D321C3"/>
    <w:rsid w:val="00D52B85"/>
    <w:rsid w:val="00DB6ED7"/>
    <w:rsid w:val="00E46B2B"/>
    <w:rsid w:val="00E67CCA"/>
    <w:rsid w:val="00E70C4F"/>
    <w:rsid w:val="00EF6F94"/>
    <w:rsid w:val="00F47642"/>
    <w:rsid w:val="00FD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9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5</Pages>
  <Words>825</Words>
  <Characters>4704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18</cp:revision>
  <cp:lastPrinted>2025-01-23T05:43:00Z</cp:lastPrinted>
  <dcterms:created xsi:type="dcterms:W3CDTF">2019-08-19T13:15:00Z</dcterms:created>
  <dcterms:modified xsi:type="dcterms:W3CDTF">2025-03-14T06:29:00Z</dcterms:modified>
</cp:coreProperties>
</file>